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998" w:rsidRDefault="00631998" w:rsidP="0063199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6A7327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D91A2B">
        <w:rPr>
          <w:rFonts w:eastAsia="宋体" w:cs="Arial"/>
          <w:b/>
          <w:noProof/>
          <w:sz w:val="24"/>
          <w:szCs w:val="24"/>
          <w:lang w:eastAsia="zh-CN"/>
        </w:rPr>
        <w:t>10997</w:t>
      </w:r>
      <w:bookmarkStart w:id="0" w:name="_GoBack"/>
      <w:bookmarkEnd w:id="0"/>
    </w:p>
    <w:p w:rsidR="00631998" w:rsidRDefault="00631998" w:rsidP="006319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631998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C6522" w:rsidRPr="006C6522">
        <w:rPr>
          <w:rFonts w:ascii="Arial" w:hAnsi="Arial"/>
          <w:sz w:val="24"/>
          <w:lang w:val="en-US" w:eastAsia="zh-CN"/>
        </w:rPr>
        <w:t>Discussion and simulation results on SDR requirements for NR DL 256QAM for FR2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6C6522">
        <w:rPr>
          <w:rFonts w:ascii="Arial" w:hAnsi="Arial"/>
          <w:sz w:val="24"/>
          <w:lang w:val="pt-BR"/>
        </w:rPr>
        <w:t>7.10.3.</w:t>
      </w:r>
      <w:r w:rsidR="006A7327">
        <w:rPr>
          <w:rFonts w:ascii="Arial" w:hAnsi="Arial"/>
          <w:sz w:val="24"/>
          <w:lang w:val="pt-BR"/>
        </w:rPr>
        <w:t>2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631998">
        <w:rPr>
          <w:lang w:eastAsia="zh-CN"/>
        </w:rPr>
        <w:t xml:space="preserve">5-e meeting, way forward [1] for NR </w:t>
      </w:r>
      <w:r w:rsidR="00631998" w:rsidRPr="00631998">
        <w:rPr>
          <w:lang w:eastAsia="zh-CN"/>
        </w:rPr>
        <w:t>DL 256QAM for FR2</w:t>
      </w:r>
      <w:r w:rsidR="00631998">
        <w:rPr>
          <w:lang w:eastAsia="zh-CN"/>
        </w:rPr>
        <w:t xml:space="preserve"> </w:t>
      </w:r>
      <w:r w:rsidRPr="00AD59AA">
        <w:rPr>
          <w:lang w:eastAsia="zh-CN"/>
        </w:rPr>
        <w:t xml:space="preserve">was approved. </w:t>
      </w:r>
      <w:r w:rsidR="00AE5E65">
        <w:rPr>
          <w:lang w:eastAsia="zh-CN"/>
        </w:rPr>
        <w:t>The open issues for SDR requirements are shown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5E65" w:rsidRPr="009163A1" w:rsidTr="00C83F47">
        <w:tc>
          <w:tcPr>
            <w:tcW w:w="10456" w:type="dxa"/>
          </w:tcPr>
          <w:p w:rsidR="00AE5E65" w:rsidRPr="00631998" w:rsidRDefault="00AE5E65" w:rsidP="00AE5E65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31998">
              <w:rPr>
                <w:i/>
                <w:lang w:eastAsia="zh-CN"/>
              </w:rPr>
              <w:t>In the next meeting, decide whether to define SDR requirements for FR2 256QAM, based on more simulation results and analysis for testable SNR</w:t>
            </w:r>
          </w:p>
          <w:p w:rsidR="00AE5E65" w:rsidRPr="00631998" w:rsidRDefault="00AE5E65" w:rsidP="00AE5E65">
            <w:pPr>
              <w:numPr>
                <w:ilvl w:val="0"/>
                <w:numId w:val="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631998">
              <w:rPr>
                <w:i/>
                <w:lang w:eastAsia="zh-CN"/>
              </w:rPr>
              <w:t>If it is agreed to define SDR requirements, consider the following test parameters:</w:t>
            </w:r>
          </w:p>
          <w:p w:rsidR="00AE5E65" w:rsidRPr="00631998" w:rsidRDefault="00AE5E65" w:rsidP="00AE5E65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31998">
              <w:rPr>
                <w:i/>
                <w:lang w:eastAsia="zh-CN"/>
              </w:rPr>
              <w:t>MCS and rank</w:t>
            </w:r>
          </w:p>
          <w:p w:rsidR="00AE5E65" w:rsidRPr="00631998" w:rsidRDefault="00AE5E65" w:rsidP="00AE5E65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31998">
              <w:rPr>
                <w:i/>
                <w:lang w:val="en-US" w:eastAsia="zh-CN"/>
              </w:rPr>
              <w:t>Option 1: Add MCS indexes 26, 21, 20 and 11 in MCS table 2 for both 1 and 2 MIMO layers. Run simulations for MCS 20 to MCS 26 in MCS table 2 to derive the required SNR achieving 85% of peak throughput under AWGN conditions.</w:t>
            </w:r>
          </w:p>
          <w:p w:rsidR="00AE5E65" w:rsidRPr="00631998" w:rsidRDefault="00AE5E65" w:rsidP="00AE5E65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31998">
              <w:rPr>
                <w:i/>
                <w:lang w:val="en-US" w:eastAsia="zh-CN"/>
              </w:rPr>
              <w:t>Other options are not precluded.</w:t>
            </w:r>
          </w:p>
        </w:tc>
      </w:tr>
    </w:tbl>
    <w:p w:rsidR="00AE5E65" w:rsidRDefault="00AE5E65" w:rsidP="00AE5E65">
      <w:pPr>
        <w:rPr>
          <w:lang w:val="en-US" w:eastAsia="zh-CN"/>
        </w:rPr>
      </w:pPr>
    </w:p>
    <w:p w:rsidR="00AE5E65" w:rsidRPr="00AE5E65" w:rsidRDefault="00AE5E65" w:rsidP="009163A1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share our views </w:t>
      </w:r>
      <w:r w:rsidRPr="00631998">
        <w:rPr>
          <w:lang w:val="en-US" w:eastAsia="zh-CN"/>
        </w:rPr>
        <w:t xml:space="preserve">on SDR requirements for </w:t>
      </w:r>
      <w:r>
        <w:rPr>
          <w:lang w:eastAsia="zh-CN"/>
        </w:rPr>
        <w:t xml:space="preserve">NR </w:t>
      </w:r>
      <w:r w:rsidRPr="00631998">
        <w:rPr>
          <w:lang w:eastAsia="zh-CN"/>
        </w:rPr>
        <w:t>DL 256QAM for FR2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235AEC" w:rsidRDefault="0003208F" w:rsidP="00235AEC">
      <w:pPr>
        <w:rPr>
          <w:lang w:val="en-US" w:eastAsia="ja-JP"/>
        </w:rPr>
      </w:pPr>
      <w:r>
        <w:rPr>
          <w:lang w:eastAsia="zh-CN"/>
        </w:rPr>
        <w:t>For SDR test cases, t</w:t>
      </w:r>
      <w:r w:rsidR="00235AEC">
        <w:rPr>
          <w:lang w:eastAsia="zh-CN"/>
        </w:rPr>
        <w:t xml:space="preserve">he mainly factor of testability is </w:t>
      </w:r>
      <w:r w:rsidR="00235AEC" w:rsidRPr="00062FB6">
        <w:rPr>
          <w:lang w:eastAsia="zh-CN"/>
        </w:rPr>
        <w:t>the testable SNR</w:t>
      </w:r>
      <w:r w:rsidR="00235AEC">
        <w:rPr>
          <w:lang w:eastAsia="zh-CN"/>
        </w:rPr>
        <w:t>, which is in</w:t>
      </w:r>
      <w:r w:rsidR="00235AEC" w:rsidRPr="00062FB6">
        <w:rPr>
          <w:lang w:eastAsia="zh-CN"/>
        </w:rPr>
        <w:t xml:space="preserve"> a certain range</w:t>
      </w:r>
      <w:r w:rsidR="00235AEC">
        <w:rPr>
          <w:lang w:eastAsia="zh-CN"/>
        </w:rPr>
        <w:t xml:space="preserve"> due to the limitation of the transmitted signal power of TE. The maximum testable SNR can be derived as per the following equations referenced from </w:t>
      </w:r>
      <w:r w:rsidR="00235AEC">
        <w:rPr>
          <w:lang w:val="en-US" w:eastAsia="ja-JP"/>
        </w:rPr>
        <w:t>TS 38.810 and the calculat</w:t>
      </w:r>
      <w:r>
        <w:rPr>
          <w:lang w:val="en-US" w:eastAsia="ja-JP"/>
        </w:rPr>
        <w:t>ed results is shown as Table 2</w:t>
      </w:r>
      <w:r w:rsidR="00235AEC">
        <w:rPr>
          <w:lang w:val="en-US" w:eastAsia="ja-JP"/>
        </w:rPr>
        <w:t>-1.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35AEC" w:rsidTr="00F664F2">
        <w:tc>
          <w:tcPr>
            <w:tcW w:w="10456" w:type="dxa"/>
          </w:tcPr>
          <w:p w:rsidR="00235AEC" w:rsidRDefault="00235AEC" w:rsidP="00F664F2">
            <w:pPr>
              <w:spacing w:after="0"/>
              <w:ind w:left="568" w:hanging="284"/>
              <w:jc w:val="center"/>
              <w:rPr>
                <w:lang w:val="en-US"/>
              </w:rPr>
            </w:pPr>
            <w:r>
              <w:rPr>
                <w:lang w:val="en-US"/>
              </w:rPr>
              <w:t>SNR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 xml:space="preserve"> = P</w:t>
            </w:r>
            <w:r>
              <w:rPr>
                <w:vertAlign w:val="subscript"/>
                <w:lang w:val="en-US"/>
              </w:rPr>
              <w:t>s,max</w:t>
            </w:r>
            <w:r>
              <w:rPr>
                <w:lang w:val="en-US"/>
              </w:rPr>
              <w:t xml:space="preserve"> / P</w:t>
            </w:r>
            <w:r>
              <w:rPr>
                <w:vertAlign w:val="subscript"/>
                <w:lang w:val="en-US"/>
              </w:rPr>
              <w:t>noise,Σ</w:t>
            </w:r>
          </w:p>
          <w:p w:rsidR="00235AEC" w:rsidRDefault="00235AEC" w:rsidP="00F664F2">
            <w:pPr>
              <w:spacing w:after="0"/>
              <w:ind w:left="568" w:hanging="284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noise,Σ</w:t>
            </w:r>
            <w:r>
              <w:rPr>
                <w:lang w:val="en-US"/>
              </w:rPr>
              <w:t xml:space="preserve"> = </w:t>
            </w:r>
            <w:r>
              <w:rPr>
                <w:iCs/>
                <w:lang w:eastAsia="ja-JP"/>
              </w:rPr>
              <w:t>N</w:t>
            </w:r>
            <w:r>
              <w:rPr>
                <w:iCs/>
                <w:vertAlign w:val="subscript"/>
                <w:lang w:eastAsia="ja-JP"/>
              </w:rPr>
              <w:t>noiseRF</w:t>
            </w:r>
            <w:r>
              <w:rPr>
                <w:lang w:val="en-US"/>
              </w:rPr>
              <w:t xml:space="preserve"> * BW</w:t>
            </w:r>
          </w:p>
          <w:p w:rsidR="00235AEC" w:rsidRDefault="00235AEC" w:rsidP="00F664F2">
            <w:pPr>
              <w:spacing w:after="0"/>
              <w:ind w:left="568" w:hanging="284"/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total,max</w:t>
            </w:r>
            <w:r>
              <w:rPr>
                <w:lang w:val="en-US"/>
              </w:rPr>
              <w:t xml:space="preserve"> = P</w:t>
            </w:r>
            <w:r>
              <w:rPr>
                <w:vertAlign w:val="subscript"/>
                <w:lang w:val="en-US"/>
              </w:rPr>
              <w:t>s,max</w:t>
            </w:r>
          </w:p>
          <w:p w:rsidR="00235AEC" w:rsidRDefault="00235AEC" w:rsidP="00F664F2">
            <w:pPr>
              <w:spacing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SNR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 xml:space="preserve"> = P</w:t>
            </w:r>
            <w:r>
              <w:rPr>
                <w:vertAlign w:val="subscript"/>
                <w:lang w:val="en-US"/>
              </w:rPr>
              <w:t>total,max</w:t>
            </w:r>
            <w:r>
              <w:rPr>
                <w:lang w:val="en-US"/>
              </w:rPr>
              <w:t xml:space="preserve"> / (</w:t>
            </w:r>
            <w:r>
              <w:rPr>
                <w:iCs/>
                <w:lang w:eastAsia="ja-JP"/>
              </w:rPr>
              <w:t>N</w:t>
            </w:r>
            <w:r>
              <w:rPr>
                <w:iCs/>
                <w:vertAlign w:val="subscript"/>
                <w:lang w:eastAsia="ja-JP"/>
              </w:rPr>
              <w:t>noiseRF</w:t>
            </w:r>
            <w:r>
              <w:rPr>
                <w:lang w:val="en-US"/>
              </w:rPr>
              <w:t xml:space="preserve"> * BW)</w:t>
            </w:r>
          </w:p>
        </w:tc>
      </w:tr>
    </w:tbl>
    <w:p w:rsidR="00235AEC" w:rsidRPr="00FA4E5B" w:rsidRDefault="00235AEC" w:rsidP="00235AEC">
      <w:pPr>
        <w:rPr>
          <w:lang w:eastAsia="zh-CN"/>
        </w:rPr>
      </w:pPr>
    </w:p>
    <w:p w:rsidR="00235AEC" w:rsidRPr="00D04A97" w:rsidRDefault="0003208F" w:rsidP="00235AEC">
      <w:pPr>
        <w:pStyle w:val="TH"/>
      </w:pPr>
      <w:r>
        <w:lastRenderedPageBreak/>
        <w:t>Table 2</w:t>
      </w:r>
      <w:r w:rsidR="00235AEC" w:rsidRPr="00D04A97">
        <w:t xml:space="preserve">-1: Maximum </w:t>
      </w:r>
      <w:r w:rsidR="00235AEC">
        <w:rPr>
          <w:lang w:val="en-US" w:eastAsia="zh-CN"/>
        </w:rPr>
        <w:t xml:space="preserve">testable </w:t>
      </w:r>
      <w:r w:rsidR="00235AEC" w:rsidRPr="00D04A97">
        <w:t>SNR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667"/>
        <w:gridCol w:w="667"/>
        <w:gridCol w:w="667"/>
      </w:tblGrid>
      <w:tr w:rsidR="00235AEC" w:rsidRPr="00D04A97" w:rsidTr="00F664F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Pr="00D04A97" w:rsidRDefault="00235AEC" w:rsidP="00F664F2">
            <w:pPr>
              <w:pStyle w:val="TAH"/>
            </w:pPr>
            <w:r w:rsidRPr="00D04A97">
              <w:t>Channel Bandwidth</w:t>
            </w:r>
            <w:r>
              <w:t>/MHz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Pr="00D04A97" w:rsidRDefault="00235AEC" w:rsidP="00F664F2">
            <w:pPr>
              <w:pStyle w:val="TAH"/>
            </w:pPr>
            <w:r w:rsidRPr="00D04A97">
              <w:t>Maximum SNR</w:t>
            </w:r>
            <w:r>
              <w:t>/dB</w:t>
            </w:r>
          </w:p>
        </w:tc>
      </w:tr>
      <w:tr w:rsidR="00235AEC" w:rsidRPr="00D04A97" w:rsidTr="00F664F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D04A97" w:rsidRDefault="00235AEC" w:rsidP="00F664F2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4A5BFA" w:rsidRDefault="00235AEC" w:rsidP="00F664F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Pr="004A5BFA" w:rsidRDefault="00235AEC" w:rsidP="00F664F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Pr="004A5BFA" w:rsidRDefault="00235AEC" w:rsidP="00F664F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FF</w:t>
            </w:r>
          </w:p>
        </w:tc>
      </w:tr>
      <w:tr w:rsidR="00235AEC" w:rsidRPr="00D04A97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9.85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6.97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3.96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C863E0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0.95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</w:pPr>
            <w:r>
              <w:rPr>
                <w:rFonts w:eastAsiaTheme="minorEastAsia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9.98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9.19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8.52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</w:pPr>
            <w:r>
              <w:rPr>
                <w:rFonts w:eastAsiaTheme="minorEastAsia"/>
                <w:lang w:eastAsia="zh-CN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7.94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Default="00235AEC" w:rsidP="00F664F2">
            <w:pPr>
              <w:pStyle w:val="TAC"/>
            </w:pPr>
            <w:r>
              <w:rPr>
                <w:rFonts w:eastAsiaTheme="minorEastAsia"/>
              </w:rPr>
              <w:t>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6.93</w:t>
            </w:r>
          </w:p>
        </w:tc>
      </w:tr>
      <w:tr w:rsidR="00235AEC" w:rsidTr="00F664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C" w:rsidRDefault="00235AEC" w:rsidP="00F664F2">
            <w:pPr>
              <w:pStyle w:val="TAC"/>
            </w:pPr>
            <w: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EC" w:rsidRPr="00B478EB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235AEC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EC" w:rsidRDefault="00044AC0" w:rsidP="00F664F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6.47</w:t>
            </w:r>
          </w:p>
        </w:tc>
      </w:tr>
    </w:tbl>
    <w:p w:rsidR="00235AEC" w:rsidRPr="00460BE0" w:rsidRDefault="00235AEC" w:rsidP="00235AEC">
      <w:pPr>
        <w:tabs>
          <w:tab w:val="left" w:pos="4110"/>
        </w:tabs>
        <w:rPr>
          <w:lang w:val="en-US" w:eastAsia="zh-CN"/>
        </w:rPr>
      </w:pPr>
    </w:p>
    <w:p w:rsidR="00235AEC" w:rsidRDefault="00004890" w:rsidP="00235AEC">
      <w:pPr>
        <w:rPr>
          <w:lang w:eastAsia="zh-CN"/>
        </w:rPr>
      </w:pPr>
      <w:r>
        <w:rPr>
          <w:lang w:eastAsia="zh-CN"/>
        </w:rPr>
        <w:t xml:space="preserve">Considering lower testable SNR can be observed by using DFF method comparing to other two methods, </w:t>
      </w:r>
      <w:r w:rsidR="0036290D">
        <w:rPr>
          <w:lang w:eastAsia="zh-CN"/>
        </w:rPr>
        <w:t xml:space="preserve">we can assume that DFF method </w:t>
      </w:r>
      <w:r>
        <w:rPr>
          <w:lang w:eastAsia="zh-CN"/>
        </w:rPr>
        <w:t>is used</w:t>
      </w:r>
      <w:r w:rsidR="00235AEC">
        <w:rPr>
          <w:lang w:eastAsia="zh-CN"/>
        </w:rPr>
        <w:t>.</w:t>
      </w:r>
    </w:p>
    <w:p w:rsidR="0003208F" w:rsidRDefault="0003208F" w:rsidP="0003208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slide 8 in WF [1], we provide the following simulation results:</w:t>
      </w:r>
    </w:p>
    <w:p w:rsidR="0003208F" w:rsidRPr="004C1A83" w:rsidRDefault="0003208F" w:rsidP="0003208F">
      <w:pPr>
        <w:pStyle w:val="TH"/>
        <w:ind w:left="400" w:right="400"/>
        <w:rPr>
          <w:lang w:val="en-US" w:eastAsia="zh-CN"/>
        </w:rPr>
      </w:pPr>
      <w:r>
        <w:t>Table 2-2 SNR required to achieve 85% of peak throughput under AWGN conditions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933"/>
        <w:gridCol w:w="1890"/>
        <w:gridCol w:w="1933"/>
        <w:gridCol w:w="1890"/>
      </w:tblGrid>
      <w:tr w:rsidR="0003208F" w:rsidTr="00E97149">
        <w:trPr>
          <w:trHeight w:val="464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MCS Index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Ideal simulation results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Impairment simulation results</w:t>
            </w:r>
          </w:p>
        </w:tc>
      </w:tr>
      <w:tr w:rsidR="0003208F" w:rsidRPr="003C5713" w:rsidTr="00E97149">
        <w:trPr>
          <w:jc w:val="center"/>
        </w:trPr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3C5713" w:rsidRDefault="0003208F" w:rsidP="00E97149">
            <w:pPr>
              <w:pStyle w:val="TAC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Default="0003208F" w:rsidP="00E97149">
            <w:pPr>
              <w:pStyle w:val="TAH"/>
              <w:rPr>
                <w:sz w:val="20"/>
              </w:rPr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>(dB) for maximum number of PDSCH MIMO Layers = 2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15.78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1</w:t>
            </w:r>
            <w:r w:rsidRPr="00085B7B">
              <w:rPr>
                <w:rFonts w:eastAsiaTheme="minorEastAsia"/>
              </w:rPr>
              <w:t>8.65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t>18.28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1.15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/>
              </w:rPr>
              <w:t>16.55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1</w:t>
            </w:r>
            <w:r w:rsidRPr="00085B7B">
              <w:rPr>
                <w:rFonts w:eastAsiaTheme="minorEastAsia"/>
              </w:rPr>
              <w:t>9.39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/>
              </w:rPr>
              <w:t>19.05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1.89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/>
              </w:rPr>
              <w:t>17.21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0.13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/>
              </w:rPr>
              <w:t>19.71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2.63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08F" w:rsidRPr="00085B7B" w:rsidRDefault="0003208F" w:rsidP="00E97149">
            <w:pPr>
              <w:pStyle w:val="TAC"/>
            </w:pPr>
            <w:r w:rsidRPr="00085B7B">
              <w:t>23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/>
              </w:rPr>
              <w:t>18.61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1.48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3.98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Pr="00085B7B" w:rsidRDefault="0003208F" w:rsidP="00E97149">
            <w:pPr>
              <w:pStyle w:val="TAC"/>
            </w:pPr>
            <w:r w:rsidRPr="00085B7B">
              <w:t>24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1</w:t>
            </w:r>
            <w:r w:rsidRPr="00085B7B">
              <w:rPr>
                <w:rFonts w:eastAsiaTheme="minorEastAsia"/>
              </w:rPr>
              <w:t>9.73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2.66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2.23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5.16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Pr="00085B7B" w:rsidRDefault="0003208F" w:rsidP="00E97149">
            <w:pPr>
              <w:pStyle w:val="TAC"/>
            </w:pPr>
            <w:r w:rsidRPr="00085B7B">
              <w:t>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0.70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3.51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3.20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6.01</w:t>
            </w:r>
          </w:p>
        </w:tc>
      </w:tr>
      <w:tr w:rsidR="0003208F" w:rsidRPr="00085B7B" w:rsidTr="00E97149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8F" w:rsidRPr="00085B7B" w:rsidRDefault="0003208F" w:rsidP="00E97149">
            <w:pPr>
              <w:pStyle w:val="TAC"/>
            </w:pPr>
            <w:r w:rsidRPr="00085B7B">
              <w:t>26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1.56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4.60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4.06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8F" w:rsidRPr="00085B7B" w:rsidRDefault="0003208F" w:rsidP="00E97149">
            <w:pPr>
              <w:pStyle w:val="TAC"/>
              <w:rPr>
                <w:rFonts w:eastAsiaTheme="minorEastAsia"/>
              </w:rPr>
            </w:pPr>
            <w:r w:rsidRPr="00085B7B">
              <w:rPr>
                <w:rFonts w:eastAsiaTheme="minorEastAsia" w:hint="eastAsia"/>
              </w:rPr>
              <w:t>2</w:t>
            </w:r>
            <w:r w:rsidRPr="00085B7B">
              <w:rPr>
                <w:rFonts w:eastAsiaTheme="minorEastAsia"/>
              </w:rPr>
              <w:t>7.10</w:t>
            </w:r>
          </w:p>
        </w:tc>
      </w:tr>
    </w:tbl>
    <w:p w:rsidR="0003208F" w:rsidRDefault="0003208F" w:rsidP="0003208F">
      <w:pPr>
        <w:rPr>
          <w:lang w:val="en-US" w:eastAsia="zh-CN"/>
        </w:rPr>
      </w:pPr>
    </w:p>
    <w:p w:rsidR="002503E6" w:rsidRDefault="0095035F" w:rsidP="0003208F">
      <w:pPr>
        <w:rPr>
          <w:lang w:val="en-US" w:eastAsia="zh-CN"/>
        </w:rPr>
      </w:pPr>
      <w:r>
        <w:rPr>
          <w:rFonts w:hint="eastAsia"/>
          <w:lang w:val="en-US" w:eastAsia="zh-CN"/>
        </w:rPr>
        <w:t>Fr</w:t>
      </w:r>
      <w:r>
        <w:rPr>
          <w:lang w:val="en-US" w:eastAsia="zh-CN"/>
        </w:rPr>
        <w:t xml:space="preserve">om the simulation results we can see </w:t>
      </w:r>
      <w:r w:rsidR="002503E6">
        <w:rPr>
          <w:lang w:val="en-US" w:eastAsia="zh-CN"/>
        </w:rPr>
        <w:t>the following observation:</w:t>
      </w:r>
    </w:p>
    <w:p w:rsidR="002503E6" w:rsidRDefault="002503E6" w:rsidP="002503E6">
      <w:pPr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C</w:t>
      </w:r>
      <w:r w:rsidRPr="002503E6">
        <w:rPr>
          <w:b/>
          <w:lang w:val="en-US" w:eastAsia="zh-CN"/>
        </w:rPr>
        <w:t>onsidering extra 0.8dB margin</w:t>
      </w:r>
      <w:r>
        <w:rPr>
          <w:b/>
          <w:lang w:val="en-US" w:eastAsia="zh-CN"/>
        </w:rPr>
        <w:t>,</w:t>
      </w:r>
    </w:p>
    <w:p w:rsidR="002503E6" w:rsidRPr="002503E6" w:rsidRDefault="002503E6" w:rsidP="002503E6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1, MCS 26 can be test only for the bandwidth less than 200MHz, MCS 20 can be test for the bandwidth less than 500MHz. </w:t>
      </w:r>
    </w:p>
    <w:p w:rsidR="002503E6" w:rsidRPr="002503E6" w:rsidRDefault="002503E6" w:rsidP="002503E6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2, MCS 26 can be test only for the bandwidth of 50MHz, MCS 20 can be test for the bandwidth less than 200MHz.</w:t>
      </w:r>
    </w:p>
    <w:p w:rsidR="00E010A8" w:rsidRDefault="0040466F" w:rsidP="00E76A81">
      <w:pPr>
        <w:rPr>
          <w:lang w:val="en-US" w:eastAsia="zh-CN"/>
        </w:rPr>
      </w:pPr>
      <w:r>
        <w:rPr>
          <w:lang w:val="en-US" w:eastAsia="zh-CN"/>
        </w:rPr>
        <w:t>In Rel-15,</w:t>
      </w:r>
      <w:r w:rsidR="004A4210" w:rsidRPr="002503E6">
        <w:rPr>
          <w:lang w:val="en-US" w:eastAsia="zh-CN"/>
        </w:rPr>
        <w:t xml:space="preserve"> the MCS for SDR testing is </w:t>
      </w:r>
      <w:r>
        <w:rPr>
          <w:lang w:val="en-US" w:eastAsia="zh-CN"/>
        </w:rPr>
        <w:t xml:space="preserve">mainly limited by UE capabilities. Only for </w:t>
      </w:r>
      <w:r w:rsidRPr="002503E6">
        <w:rPr>
          <w:lang w:val="en-US" w:eastAsia="zh-CN"/>
        </w:rPr>
        <w:t xml:space="preserve">some </w:t>
      </w:r>
      <w:r w:rsidR="00E010A8">
        <w:rPr>
          <w:lang w:val="en-US" w:eastAsia="zh-CN"/>
        </w:rPr>
        <w:t>situations</w:t>
      </w:r>
      <w:r w:rsidR="00E010A8" w:rsidRPr="002503E6">
        <w:rPr>
          <w:lang w:val="en-US" w:eastAsia="zh-CN"/>
        </w:rPr>
        <w:t xml:space="preserve"> </w:t>
      </w:r>
      <w:r w:rsidR="00E010A8">
        <w:rPr>
          <w:lang w:val="en-US" w:eastAsia="zh-CN"/>
        </w:rPr>
        <w:t xml:space="preserve">that </w:t>
      </w:r>
      <w:r w:rsidRPr="002503E6">
        <w:rPr>
          <w:lang w:val="en-US" w:eastAsia="zh-CN"/>
        </w:rPr>
        <w:t>large bandwidth combination</w:t>
      </w:r>
      <w:r w:rsidR="00E010A8">
        <w:rPr>
          <w:lang w:val="en-US" w:eastAsia="zh-CN"/>
        </w:rPr>
        <w:t xml:space="preserve"> with strong UE capability</w:t>
      </w:r>
      <w:r>
        <w:rPr>
          <w:lang w:val="en-US" w:eastAsia="zh-CN"/>
        </w:rPr>
        <w:t xml:space="preserve">, </w:t>
      </w:r>
      <w:r w:rsidRPr="002503E6">
        <w:rPr>
          <w:lang w:val="en-US" w:eastAsia="zh-CN"/>
        </w:rPr>
        <w:t xml:space="preserve">the MCS for SDR testing is limited by </w:t>
      </w:r>
      <w:r w:rsidR="00D50330">
        <w:rPr>
          <w:lang w:val="en-US" w:eastAsia="zh-CN"/>
        </w:rPr>
        <w:t xml:space="preserve">TE maximum achievable SNR, e.g. </w:t>
      </w:r>
      <w:r w:rsidR="0095035F" w:rsidRPr="002503E6">
        <w:rPr>
          <w:lang w:val="en-US" w:eastAsia="zh-CN"/>
        </w:rPr>
        <w:t>MCS 27 of MCS Table 1</w:t>
      </w:r>
      <w:r w:rsidR="004A4210" w:rsidRPr="002503E6">
        <w:rPr>
          <w:lang w:val="en-US" w:eastAsia="zh-CN"/>
        </w:rPr>
        <w:t xml:space="preserve"> </w:t>
      </w:r>
      <w:r w:rsidR="00D50330">
        <w:rPr>
          <w:lang w:val="en-US" w:eastAsia="zh-CN"/>
        </w:rPr>
        <w:t>cannot be tested for UE supporting</w:t>
      </w:r>
      <w:r w:rsidR="004A4210" w:rsidRPr="002503E6">
        <w:rPr>
          <w:lang w:val="en-US" w:eastAsia="zh-CN"/>
        </w:rPr>
        <w:t xml:space="preserve"> bandwidth combination</w:t>
      </w:r>
      <w:r w:rsidR="00D50330">
        <w:rPr>
          <w:lang w:val="en-US" w:eastAsia="zh-CN"/>
        </w:rPr>
        <w:t xml:space="preserve"> of 1000MHz. </w:t>
      </w:r>
      <w:r>
        <w:rPr>
          <w:lang w:val="en-US" w:eastAsia="zh-CN"/>
        </w:rPr>
        <w:t>For 256QAM,</w:t>
      </w:r>
      <w:r w:rsidR="00D50330">
        <w:rPr>
          <w:lang w:val="en-US" w:eastAsia="zh-CN"/>
        </w:rPr>
        <w:t xml:space="preserve"> </w:t>
      </w:r>
      <w:r w:rsidR="00D50330" w:rsidRPr="002503E6">
        <w:rPr>
          <w:lang w:val="en-US" w:eastAsia="zh-CN"/>
        </w:rPr>
        <w:t xml:space="preserve">the MCS for SDR testing is </w:t>
      </w:r>
      <w:r w:rsidR="00D50330">
        <w:rPr>
          <w:lang w:val="en-US" w:eastAsia="zh-CN"/>
        </w:rPr>
        <w:t>mainly limited by TE maximum achievable SNR</w:t>
      </w:r>
      <w:r w:rsidR="00E010A8">
        <w:rPr>
          <w:lang w:val="en-US" w:eastAsia="zh-CN"/>
        </w:rPr>
        <w:t>,</w:t>
      </w:r>
      <w:r w:rsidR="00E010A8" w:rsidRPr="00E010A8">
        <w:rPr>
          <w:rFonts w:ascii="Times-Roman" w:hAnsi="Times-Roman"/>
        </w:rPr>
        <w:t xml:space="preserve"> </w:t>
      </w:r>
      <w:r w:rsidR="00E010A8">
        <w:rPr>
          <w:rFonts w:ascii="Times-Roman" w:hAnsi="Times-Roman"/>
        </w:rPr>
        <w:t xml:space="preserve">the maximum data rate indicated by UE capabilities cannot be tested for most of </w:t>
      </w:r>
      <w:r w:rsidR="00E010A8">
        <w:rPr>
          <w:lang w:val="en-US" w:eastAsia="zh-CN"/>
        </w:rPr>
        <w:t>situations</w:t>
      </w:r>
      <w:r w:rsidR="00E010A8">
        <w:rPr>
          <w:rFonts w:ascii="Times-Roman" w:hAnsi="Times-Roman"/>
        </w:rPr>
        <w:t xml:space="preserve">. </w:t>
      </w:r>
      <w:r w:rsidR="00E010A8">
        <w:rPr>
          <w:lang w:val="en-US" w:eastAsia="zh-CN"/>
        </w:rPr>
        <w:t xml:space="preserve">Therefore, we </w:t>
      </w:r>
      <w:r w:rsidR="00E76A81">
        <w:rPr>
          <w:lang w:val="en-US" w:eastAsia="zh-CN"/>
        </w:rPr>
        <w:t xml:space="preserve">propose to not define </w:t>
      </w:r>
      <w:r w:rsidR="00E76A81" w:rsidRPr="00917789">
        <w:rPr>
          <w:lang w:val="en-US" w:eastAsia="zh-CN"/>
        </w:rPr>
        <w:t>SDR requirements for FR2 256QAM.</w:t>
      </w:r>
    </w:p>
    <w:p w:rsidR="00BB0E09" w:rsidRPr="00E010A8" w:rsidRDefault="00E010A8" w:rsidP="00E76A81">
      <w:pPr>
        <w:rPr>
          <w:b/>
          <w:lang w:val="en-US" w:eastAsia="zh-CN"/>
        </w:rPr>
      </w:pPr>
      <w:r w:rsidRPr="00E010A8">
        <w:rPr>
          <w:b/>
          <w:lang w:val="en-US" w:eastAsia="zh-CN"/>
        </w:rPr>
        <w:lastRenderedPageBreak/>
        <w:t>Proposal 1: Do not define SDR requirements for FR2 256QAM</w:t>
      </w:r>
      <w:r w:rsidR="00BB0E09">
        <w:rPr>
          <w:b/>
          <w:lang w:val="en-US" w:eastAsia="zh-CN"/>
        </w:rPr>
        <w:t xml:space="preserve"> for Rel-16</w:t>
      </w:r>
      <w:r w:rsidRPr="00E010A8">
        <w:rPr>
          <w:b/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="00AE5E65">
        <w:rPr>
          <w:lang w:val="en-US" w:eastAsia="zh-CN"/>
        </w:rPr>
        <w:t>SDR</w:t>
      </w:r>
      <w:r w:rsidRPr="00CB40ED">
        <w:rPr>
          <w:lang w:val="en-US" w:eastAsia="zh-CN"/>
        </w:rPr>
        <w:t xml:space="preserve"> requirements </w:t>
      </w:r>
      <w:r w:rsidR="00AE5E65" w:rsidRPr="00631998">
        <w:rPr>
          <w:lang w:val="en-US" w:eastAsia="zh-CN"/>
        </w:rPr>
        <w:t xml:space="preserve">for </w:t>
      </w:r>
      <w:r w:rsidR="00AE5E65">
        <w:rPr>
          <w:lang w:eastAsia="zh-CN"/>
        </w:rPr>
        <w:t xml:space="preserve">NR </w:t>
      </w:r>
      <w:r w:rsidR="00AE5E65" w:rsidRPr="00631998">
        <w:rPr>
          <w:lang w:eastAsia="zh-CN"/>
        </w:rPr>
        <w:t>DL 256QAM for FR2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E010A8" w:rsidRDefault="00E010A8" w:rsidP="00E010A8">
      <w:pPr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C</w:t>
      </w:r>
      <w:r w:rsidRPr="002503E6">
        <w:rPr>
          <w:b/>
          <w:lang w:val="en-US" w:eastAsia="zh-CN"/>
        </w:rPr>
        <w:t>onsidering extra 0.8dB margin</w:t>
      </w:r>
      <w:r>
        <w:rPr>
          <w:b/>
          <w:lang w:val="en-US" w:eastAsia="zh-CN"/>
        </w:rPr>
        <w:t>,</w:t>
      </w:r>
    </w:p>
    <w:p w:rsidR="00E010A8" w:rsidRPr="002503E6" w:rsidRDefault="00E010A8" w:rsidP="00E010A8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1, MCS 26 can be test only for the bandwidth less than 200MHz, MCS 20 can be test for the bandwidth less than 500MHz. </w:t>
      </w:r>
    </w:p>
    <w:p w:rsidR="00E010A8" w:rsidRPr="002503E6" w:rsidRDefault="00E010A8" w:rsidP="00E010A8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 w:rsidRPr="002503E6">
        <w:rPr>
          <w:b/>
          <w:lang w:val="en-US" w:eastAsia="zh-CN"/>
        </w:rPr>
        <w:t xml:space="preserve">For </w:t>
      </w:r>
      <w:r w:rsidRPr="002503E6">
        <w:rPr>
          <w:b/>
        </w:rPr>
        <w:t>maximum</w:t>
      </w:r>
      <w:r w:rsidRPr="002503E6">
        <w:rPr>
          <w:b/>
          <w:lang w:val="en-US" w:eastAsia="zh-CN"/>
        </w:rPr>
        <w:t xml:space="preserve"> supporting MIMO layer 2, MCS 26 can be test only for the bandwidth of 50MHz, MCS 20 can be test for the bandwidth less than 200MHz.</w:t>
      </w:r>
    </w:p>
    <w:p w:rsidR="00BB0E09" w:rsidRPr="00E010A8" w:rsidRDefault="00BB0E09" w:rsidP="00BB0E09">
      <w:pPr>
        <w:rPr>
          <w:b/>
          <w:lang w:val="en-US" w:eastAsia="zh-CN"/>
        </w:rPr>
      </w:pPr>
      <w:r w:rsidRPr="00E010A8">
        <w:rPr>
          <w:b/>
          <w:lang w:val="en-US" w:eastAsia="zh-CN"/>
        </w:rPr>
        <w:t>Proposal 1: Do not define SDR requirements for FR2 256QAM</w:t>
      </w:r>
      <w:r>
        <w:rPr>
          <w:b/>
          <w:lang w:val="en-US" w:eastAsia="zh-CN"/>
        </w:rPr>
        <w:t xml:space="preserve"> for Rel-16</w:t>
      </w:r>
      <w:r w:rsidRPr="00E010A8">
        <w:rPr>
          <w:b/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631998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631998">
        <w:rPr>
          <w:lang w:val="en-US" w:eastAsia="zh-CN"/>
        </w:rPr>
        <w:t>8817</w:t>
      </w:r>
      <w:r w:rsidRPr="009163A1">
        <w:rPr>
          <w:lang w:val="en-US" w:eastAsia="zh-CN"/>
        </w:rPr>
        <w:t xml:space="preserve">, </w:t>
      </w:r>
      <w:r w:rsidR="00631998" w:rsidRPr="00631998">
        <w:rPr>
          <w:lang w:val="en-US" w:eastAsia="zh-CN"/>
        </w:rPr>
        <w:t>WF on UE demodulation and CSI reporting requirements for FR2 DL 256QAM</w:t>
      </w:r>
      <w:r w:rsidRPr="009163A1">
        <w:rPr>
          <w:lang w:val="en-US" w:eastAsia="zh-CN"/>
        </w:rPr>
        <w:t>, RAN4#9</w:t>
      </w:r>
      <w:r w:rsidR="00631998">
        <w:rPr>
          <w:lang w:val="en-US" w:eastAsia="zh-CN"/>
        </w:rPr>
        <w:t>5-</w:t>
      </w:r>
      <w:r w:rsidRPr="009163A1">
        <w:rPr>
          <w:lang w:val="en-US" w:eastAsia="zh-CN"/>
        </w:rPr>
        <w:t xml:space="preserve">e, </w:t>
      </w:r>
      <w:r w:rsidR="00631998" w:rsidRPr="00631998">
        <w:rPr>
          <w:lang w:eastAsia="zh-CN"/>
        </w:rPr>
        <w:t>China Telecom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2F" w:rsidRDefault="00E5252F" w:rsidP="009163A1">
      <w:pPr>
        <w:spacing w:after="0"/>
      </w:pPr>
      <w:r>
        <w:separator/>
      </w:r>
    </w:p>
  </w:endnote>
  <w:endnote w:type="continuationSeparator" w:id="0">
    <w:p w:rsidR="00E5252F" w:rsidRDefault="00E5252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2F" w:rsidRDefault="00E5252F" w:rsidP="009163A1">
      <w:pPr>
        <w:spacing w:after="0"/>
      </w:pPr>
      <w:r>
        <w:separator/>
      </w:r>
    </w:p>
  </w:footnote>
  <w:footnote w:type="continuationSeparator" w:id="0">
    <w:p w:rsidR="00E5252F" w:rsidRDefault="00E5252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A43F06"/>
    <w:multiLevelType w:val="hybridMultilevel"/>
    <w:tmpl w:val="1A8CE9CC"/>
    <w:lvl w:ilvl="0" w:tplc="1532A464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03805CC"/>
    <w:multiLevelType w:val="hybridMultilevel"/>
    <w:tmpl w:val="0D04B6C2"/>
    <w:lvl w:ilvl="0" w:tplc="A96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A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23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8C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4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C0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63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E4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A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8"/>
    <w:rsid w:val="00004890"/>
    <w:rsid w:val="00012BCC"/>
    <w:rsid w:val="0002379D"/>
    <w:rsid w:val="0003208F"/>
    <w:rsid w:val="00044AC0"/>
    <w:rsid w:val="0005342E"/>
    <w:rsid w:val="00085B7B"/>
    <w:rsid w:val="00086A1D"/>
    <w:rsid w:val="000B6455"/>
    <w:rsid w:val="000C68F4"/>
    <w:rsid w:val="000E3E5E"/>
    <w:rsid w:val="00106E4B"/>
    <w:rsid w:val="00141F21"/>
    <w:rsid w:val="00184B0B"/>
    <w:rsid w:val="001A3B6A"/>
    <w:rsid w:val="00221897"/>
    <w:rsid w:val="00235AEC"/>
    <w:rsid w:val="002503E6"/>
    <w:rsid w:val="0025198E"/>
    <w:rsid w:val="0026337D"/>
    <w:rsid w:val="00264A2C"/>
    <w:rsid w:val="0026679C"/>
    <w:rsid w:val="0027571A"/>
    <w:rsid w:val="00286C5A"/>
    <w:rsid w:val="00287B2C"/>
    <w:rsid w:val="00293AAD"/>
    <w:rsid w:val="002E2F7D"/>
    <w:rsid w:val="00314027"/>
    <w:rsid w:val="00330A6F"/>
    <w:rsid w:val="003338E9"/>
    <w:rsid w:val="00346363"/>
    <w:rsid w:val="0036290D"/>
    <w:rsid w:val="00375269"/>
    <w:rsid w:val="0038762B"/>
    <w:rsid w:val="00390076"/>
    <w:rsid w:val="003F072B"/>
    <w:rsid w:val="003F7093"/>
    <w:rsid w:val="00401A10"/>
    <w:rsid w:val="0040466F"/>
    <w:rsid w:val="00416BDF"/>
    <w:rsid w:val="00426466"/>
    <w:rsid w:val="0043491A"/>
    <w:rsid w:val="004575B7"/>
    <w:rsid w:val="004A32C9"/>
    <w:rsid w:val="004A4210"/>
    <w:rsid w:val="004A5BFA"/>
    <w:rsid w:val="004B25B2"/>
    <w:rsid w:val="004C1A83"/>
    <w:rsid w:val="004C607D"/>
    <w:rsid w:val="004C739A"/>
    <w:rsid w:val="00532969"/>
    <w:rsid w:val="00547B26"/>
    <w:rsid w:val="005B68E2"/>
    <w:rsid w:val="005C3579"/>
    <w:rsid w:val="005D7F6A"/>
    <w:rsid w:val="005E0EAC"/>
    <w:rsid w:val="00624A59"/>
    <w:rsid w:val="00631998"/>
    <w:rsid w:val="00637807"/>
    <w:rsid w:val="006A7327"/>
    <w:rsid w:val="006B7BB4"/>
    <w:rsid w:val="006C6522"/>
    <w:rsid w:val="006E6A1F"/>
    <w:rsid w:val="007B61F6"/>
    <w:rsid w:val="007C2E71"/>
    <w:rsid w:val="007D050C"/>
    <w:rsid w:val="008030DA"/>
    <w:rsid w:val="00804C38"/>
    <w:rsid w:val="00813520"/>
    <w:rsid w:val="008414B5"/>
    <w:rsid w:val="008664AE"/>
    <w:rsid w:val="00874ED9"/>
    <w:rsid w:val="00896DCD"/>
    <w:rsid w:val="008A7439"/>
    <w:rsid w:val="008C70FA"/>
    <w:rsid w:val="00915630"/>
    <w:rsid w:val="009163A1"/>
    <w:rsid w:val="00932443"/>
    <w:rsid w:val="009405B7"/>
    <w:rsid w:val="0095035F"/>
    <w:rsid w:val="00952CF9"/>
    <w:rsid w:val="009A0F65"/>
    <w:rsid w:val="009C3F70"/>
    <w:rsid w:val="009E50DE"/>
    <w:rsid w:val="00A70F98"/>
    <w:rsid w:val="00A80BB8"/>
    <w:rsid w:val="00AA3E3D"/>
    <w:rsid w:val="00AA488B"/>
    <w:rsid w:val="00AE5E65"/>
    <w:rsid w:val="00AE6A7C"/>
    <w:rsid w:val="00AF5146"/>
    <w:rsid w:val="00B33ADE"/>
    <w:rsid w:val="00B478EB"/>
    <w:rsid w:val="00BA127A"/>
    <w:rsid w:val="00BB0E09"/>
    <w:rsid w:val="00BC4DE3"/>
    <w:rsid w:val="00BD0F4D"/>
    <w:rsid w:val="00BF2C10"/>
    <w:rsid w:val="00C006CD"/>
    <w:rsid w:val="00C06889"/>
    <w:rsid w:val="00C30961"/>
    <w:rsid w:val="00C535CC"/>
    <w:rsid w:val="00C55A77"/>
    <w:rsid w:val="00C67DBB"/>
    <w:rsid w:val="00C726D6"/>
    <w:rsid w:val="00C863E0"/>
    <w:rsid w:val="00CB4AD4"/>
    <w:rsid w:val="00CC519B"/>
    <w:rsid w:val="00CD2D65"/>
    <w:rsid w:val="00CD4B24"/>
    <w:rsid w:val="00CD7A7A"/>
    <w:rsid w:val="00CF77FF"/>
    <w:rsid w:val="00D32745"/>
    <w:rsid w:val="00D50330"/>
    <w:rsid w:val="00D91A2B"/>
    <w:rsid w:val="00D9333A"/>
    <w:rsid w:val="00DC122D"/>
    <w:rsid w:val="00E010A8"/>
    <w:rsid w:val="00E14775"/>
    <w:rsid w:val="00E375A2"/>
    <w:rsid w:val="00E5252F"/>
    <w:rsid w:val="00E6511D"/>
    <w:rsid w:val="00E76A81"/>
    <w:rsid w:val="00E77E8A"/>
    <w:rsid w:val="00E84BD3"/>
    <w:rsid w:val="00E8582B"/>
    <w:rsid w:val="00F126C1"/>
    <w:rsid w:val="00F17AC4"/>
    <w:rsid w:val="00F47523"/>
    <w:rsid w:val="00F50497"/>
    <w:rsid w:val="00F63240"/>
    <w:rsid w:val="00F667FB"/>
    <w:rsid w:val="00FA4E5B"/>
    <w:rsid w:val="00FA7696"/>
    <w:rsid w:val="00FC6228"/>
    <w:rsid w:val="00FD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F412A-C792-443D-8D99-85CDDFE7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E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1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5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0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3570</TotalTime>
  <Pages>3</Pages>
  <Words>629</Words>
  <Characters>3586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</cp:revision>
  <dcterms:created xsi:type="dcterms:W3CDTF">2020-06-15T02:46:00Z</dcterms:created>
  <dcterms:modified xsi:type="dcterms:W3CDTF">2020-08-07T17:40:00Z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(3)rzV3b4rqtESElalPUMnG0boZ4t9z2w5NMTgORp1McPtgYvZqaKBeKrtFS/lNZQZp0x4LtSbm
qOOVprrAJ5MKtkuSrqXibpGnWigU0riOSmw91lKQOQQAbYS+RsTaGXRdS+XkbKRiHwoObzWf
0HYOY3wRsUi5/bypufmSuP4hN4esGwKrYbLVaRw/4vX9/IAtfgG1P7oafW56s8pqrY21tSvM
LkAm+IhJfAWvbfRX6i</vt:lpwstr>
  </property>
  <property fmtid="{D5CDD505-2E9C-101B-9397-08002B2CF9AE}" pid="3" name="_2015_ms_pID_7253431">
    <vt:lpwstr>y3NGvXogzCHnzRPEg7d4Hr6v8JZOrell8CId0iPRgPc/rILQn8XOpz
YZ8nJjwOegBsosF0WUppsFU0uYw/KWmP3DHIvGXwGp8WBRRT4GQyidOd2AmLHof2lyNQIdXN
kN90FSl/N6H99V7wvPnZRLofJCVwZXHqUYyAD/QIYy+7FQNyCIpG+ahjaEipGOc5hWd0oj2h
/He3PoYFL0QS5ElgpRnCRhQJkoJ7TcGcGPyb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RQ==</vt:lpwstr>
  </property>
</Properties>
</file>